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6CDF2" w14:textId="77777777" w:rsidR="00464F5D" w:rsidRDefault="00464F5D" w:rsidP="00464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MARSER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337976D" w14:textId="1EB4B528" w:rsidR="00464F5D" w:rsidRDefault="00464F5D" w:rsidP="00464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Rosedale Nunnery.</w:t>
      </w:r>
    </w:p>
    <w:p w14:paraId="46B91A9F" w14:textId="77777777" w:rsidR="00464F5D" w:rsidRDefault="00464F5D" w:rsidP="00464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3F206D" w14:textId="77777777" w:rsidR="00464F5D" w:rsidRDefault="00464F5D" w:rsidP="00464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CBC731" w14:textId="77777777" w:rsidR="00464F5D" w:rsidRDefault="00464F5D" w:rsidP="00464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Carmelites in York by</w:t>
      </w:r>
    </w:p>
    <w:p w14:paraId="6AA59B95" w14:textId="77777777" w:rsidR="00464F5D" w:rsidRDefault="00464F5D" w:rsidP="00464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6E4E9BD6" w14:textId="77777777" w:rsidR="00464F5D" w:rsidRDefault="00464F5D" w:rsidP="00464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58BD527B" w14:textId="77777777" w:rsidR="00464F5D" w:rsidRDefault="00464F5D" w:rsidP="00464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122EB1" w14:textId="77777777" w:rsidR="00464F5D" w:rsidRDefault="00464F5D" w:rsidP="00464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963FBA" w14:textId="77777777" w:rsidR="00464F5D" w:rsidRPr="00E16E2D" w:rsidRDefault="00464F5D" w:rsidP="00464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April 2021</w:t>
      </w:r>
    </w:p>
    <w:p w14:paraId="6E9589F1" w14:textId="25178D20" w:rsidR="00BA00AB" w:rsidRPr="00464F5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64F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618F7" w14:textId="77777777" w:rsidR="00464F5D" w:rsidRDefault="00464F5D" w:rsidP="009139A6">
      <w:r>
        <w:separator/>
      </w:r>
    </w:p>
  </w:endnote>
  <w:endnote w:type="continuationSeparator" w:id="0">
    <w:p w14:paraId="35AC7C86" w14:textId="77777777" w:rsidR="00464F5D" w:rsidRDefault="00464F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DB7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F10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D73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9D723" w14:textId="77777777" w:rsidR="00464F5D" w:rsidRDefault="00464F5D" w:rsidP="009139A6">
      <w:r>
        <w:separator/>
      </w:r>
    </w:p>
  </w:footnote>
  <w:footnote w:type="continuationSeparator" w:id="0">
    <w:p w14:paraId="0CACF66F" w14:textId="77777777" w:rsidR="00464F5D" w:rsidRDefault="00464F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61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10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1C9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F5D"/>
    <w:rsid w:val="000666E0"/>
    <w:rsid w:val="002510B7"/>
    <w:rsid w:val="00464F5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9AC30"/>
  <w15:chartTrackingRefBased/>
  <w15:docId w15:val="{84C13D1C-914F-4869-84B2-C2956D61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2021-04-28T19:26:00Z</dcterms:created>
  <dcterms:modified xsi:type="dcterms:W3CDTF">2021-04-28T19:31:00Z</dcterms:modified>
</cp:coreProperties>
</file>